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>
      <w:pPr>
        <w:spacing w:line="360" w:lineRule="auto"/>
        <w:ind w:firstLine="71" w:firstLineChars="16"/>
        <w:jc w:val="center"/>
        <w:rPr>
          <w:rFonts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部门（单位）廉政风险防控管理监督表</w:t>
      </w:r>
    </w:p>
    <w:p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部门（单位）名称：</w:t>
      </w:r>
      <w:r>
        <w:rPr>
          <w:rFonts w:hint="eastAsia" w:ascii="仿宋_GB2312" w:eastAsia="仿宋_GB2312"/>
          <w:sz w:val="28"/>
          <w:szCs w:val="28"/>
          <w:lang w:eastAsia="zh-CN"/>
        </w:rPr>
        <w:t>生命科学</w:t>
      </w:r>
      <w:r>
        <w:rPr>
          <w:rFonts w:hint="eastAsia" w:ascii="仿宋_GB2312" w:eastAsia="仿宋_GB2312"/>
          <w:sz w:val="28"/>
          <w:szCs w:val="28"/>
        </w:rPr>
        <w:t xml:space="preserve">学院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 xml:space="preserve">                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30</w:t>
      </w:r>
      <w:r>
        <w:rPr>
          <w:rFonts w:hint="eastAsia" w:ascii="仿宋_GB2312" w:eastAsia="仿宋_GB2312"/>
          <w:sz w:val="28"/>
          <w:szCs w:val="28"/>
        </w:rPr>
        <w:t>日</w:t>
      </w:r>
    </w:p>
    <w:tbl>
      <w:tblPr>
        <w:tblStyle w:val="4"/>
        <w:tblpPr w:leftFromText="180" w:rightFromText="180" w:vertAnchor="page" w:horzAnchor="page" w:tblpX="1378" w:tblpY="3498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337"/>
        <w:gridCol w:w="855"/>
        <w:gridCol w:w="3675"/>
        <w:gridCol w:w="1770"/>
        <w:gridCol w:w="2370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337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职权事项</w:t>
            </w:r>
          </w:p>
        </w:tc>
        <w:tc>
          <w:tcPr>
            <w:tcW w:w="855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风险等级</w:t>
            </w:r>
          </w:p>
        </w:tc>
        <w:tc>
          <w:tcPr>
            <w:tcW w:w="3675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预防措施</w:t>
            </w:r>
          </w:p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（前期预警、中期监控）</w:t>
            </w:r>
          </w:p>
        </w:tc>
        <w:tc>
          <w:tcPr>
            <w:tcW w:w="1770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监督方式</w:t>
            </w:r>
          </w:p>
        </w:tc>
        <w:tc>
          <w:tcPr>
            <w:tcW w:w="2370" w:type="dxa"/>
            <w:vAlign w:val="center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监督部门</w:t>
            </w:r>
          </w:p>
        </w:tc>
        <w:tc>
          <w:tcPr>
            <w:tcW w:w="1628" w:type="dxa"/>
          </w:tcPr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权力事项</w:t>
            </w:r>
          </w:p>
          <w:p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执行“三重一大”决策制度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一级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1.完善相关制度，规范工作流程；2.加强监督检查，及时发现问题，采取措施改进。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召开会议座谈或测评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联系校领导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党委组织部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</w:tc>
        <w:tc>
          <w:tcPr>
            <w:tcW w:w="162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预算管理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一级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1.完善相关制度，规范工作流程；2.加强监督检查，严格执行预算方案。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审计监督和群众监督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联系校领导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计划财务处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审计处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收支管理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专项检查监督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计划财务处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人才引进与人员招聘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加强监督检查，及时发现问题，采取措施改进。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审计监督和群众监督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人力资源处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科研管理与学术诚信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1.完善相关制度，加强教育引导；2.加强监督检查，及时发现并处理问题。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科学技术处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合作办学管理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继续教育学院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研究生院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巴连良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桑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资产管理（含对外出租房屋与设备）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资产管理处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仪器设备和耗材的计划与采购及相关合同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审计监督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计划财务处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资产管理处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巴连良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桑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对外合同管理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法律事务室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公章管理、文书档案管理和保密工作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1.完善相关制度，规范工作流程，加强教育培训；2.加强监督检查，及时堵塞漏洞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党委（校长）办公室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津贴分配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1.完善相关制度，规范工作流程，充分征求意见；2.加强监督检查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考核监督和群众监督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人力资源处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计划财务处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教职工职称评聘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专项检查监督和群众监督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人力资源处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教职工的评优评先奖惩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1.完善相关制度，规范工作流程，充分发扬民主；2.加强监督检查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考核监督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党委组织部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人力资源处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研究生出题、复试与日常管理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1.完善相关制度，明确责任，规范工作流程；2.加强监督检查，发现问题立即整改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纪委监察处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研究生院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巴连良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内部机构设置与科级干部选聘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1.完善相关制度，规范工作流程，广泛听取师生意见；2.加强监督检查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党委组织部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人力资源处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公务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租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、公务接待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庞秋香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郭万保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党务公开、信息公开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党委（校长）办公室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郭万保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庞秋香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学生转专业、选班实验班和推免研究生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考核监督和群众监督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党员发展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党委组织部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奖助学金、勤工助学、家庭困难学生评定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专项检查监督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学生工作部（处）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学生评优提干、奖惩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实时监督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学生工作部（处）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陆广峰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648" w:type="dxa"/>
            <w:vAlign w:val="center"/>
          </w:tcPr>
          <w:p>
            <w:pPr>
              <w:spacing w:line="38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33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学生成绩管理</w:t>
            </w:r>
          </w:p>
        </w:tc>
        <w:tc>
          <w:tcPr>
            <w:tcW w:w="85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</w:p>
        </w:tc>
        <w:tc>
          <w:tcPr>
            <w:tcW w:w="3675" w:type="dxa"/>
            <w:vAlign w:val="center"/>
          </w:tcPr>
          <w:p>
            <w:pPr>
              <w:spacing w:line="380" w:lineRule="exact"/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1.完善相关制度，明确责任，规范工作流程；2.加强监督检查</w:t>
            </w:r>
          </w:p>
        </w:tc>
        <w:tc>
          <w:tcPr>
            <w:tcW w:w="17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专项检查监督</w:t>
            </w: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教务处</w:t>
            </w:r>
          </w:p>
          <w:p>
            <w:pPr>
              <w:spacing w:line="380" w:lineRule="exact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outlineLvl w:val="9"/>
        <w:rPr>
          <w:rFonts w:hint="eastAsia" w:ascii="仿宋_GB2312" w:eastAsia="仿宋_GB2312"/>
          <w:sz w:val="13"/>
          <w:szCs w:val="13"/>
        </w:rPr>
      </w:pPr>
    </w:p>
    <w:sectPr>
      <w:footerReference r:id="rId3" w:type="default"/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E71E0"/>
    <w:rsid w:val="0D004DA1"/>
    <w:rsid w:val="2B2F7845"/>
    <w:rsid w:val="59371A0D"/>
    <w:rsid w:val="662E71E0"/>
    <w:rsid w:val="6C575C59"/>
    <w:rsid w:val="6D535020"/>
    <w:rsid w:val="713E1BC7"/>
    <w:rsid w:val="76930697"/>
    <w:rsid w:val="7A211EA9"/>
    <w:rsid w:val="7A8B2064"/>
    <w:rsid w:val="7ED9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b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2018-07-10T02:30:00Z</dcterms:created>
  <dc:creator>南风知我</dc:creator>
  <cp:lastModifiedBy>南风知我</cp:lastModifiedBy>
  <dcterms:modified xsi:type="dcterms:W3CDTF">2019-06-03T01:26:43Z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